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33ECC" w14:textId="77777777" w:rsidR="00CE7657" w:rsidRDefault="00CE7657" w:rsidP="00CE76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SWALWE</w:t>
      </w:r>
      <w:r>
        <w:rPr>
          <w:rFonts w:ascii="Times New Roman" w:hAnsi="Times New Roman" w:cs="Times New Roman"/>
          <w:sz w:val="24"/>
          <w:szCs w:val="24"/>
        </w:rPr>
        <w:t xml:space="preserve">      (fl.1397-1400)</w:t>
      </w:r>
    </w:p>
    <w:p w14:paraId="246CF925" w14:textId="77777777" w:rsidR="00CE7657" w:rsidRDefault="00CE7657" w:rsidP="00CE76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Lymington, Hampshire.</w:t>
      </w:r>
    </w:p>
    <w:p w14:paraId="039EBC8A" w14:textId="77777777" w:rsidR="00CE7657" w:rsidRDefault="00CE7657" w:rsidP="00CE76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B3A12B" w14:textId="77777777" w:rsidR="00CE7657" w:rsidRDefault="00CE7657" w:rsidP="00CE76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3AE0D0" w14:textId="77777777" w:rsidR="00CE7657" w:rsidRDefault="00CE7657" w:rsidP="00CE76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Christina.</w:t>
      </w:r>
    </w:p>
    <w:p w14:paraId="2ECF5E82" w14:textId="77777777" w:rsidR="00CE7657" w:rsidRDefault="00CE7657" w:rsidP="00CE76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(see T.N.A. ref. OG/S/5)</w:t>
      </w:r>
    </w:p>
    <w:p w14:paraId="64697DFC" w14:textId="77777777" w:rsidR="00CE7657" w:rsidRDefault="00CE7657" w:rsidP="00CE76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1327CE" w14:textId="77777777" w:rsidR="00CE7657" w:rsidRDefault="00CE7657" w:rsidP="00CE76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EADBF4" w14:textId="77777777" w:rsidR="00CE7657" w:rsidRDefault="00CE7657" w:rsidP="00CE76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ca.</w:t>
      </w:r>
      <w:r>
        <w:rPr>
          <w:rFonts w:ascii="Times New Roman" w:hAnsi="Times New Roman" w:cs="Times New Roman"/>
          <w:sz w:val="24"/>
          <w:szCs w:val="24"/>
        </w:rPr>
        <w:tab/>
        <w:t>1399</w:t>
      </w:r>
      <w:r>
        <w:rPr>
          <w:rFonts w:ascii="Times New Roman" w:hAnsi="Times New Roman" w:cs="Times New Roman"/>
          <w:sz w:val="24"/>
          <w:szCs w:val="24"/>
        </w:rPr>
        <w:tab/>
        <w:t>He had committed treason, and his goods and chattels were forfeited.</w:t>
      </w:r>
    </w:p>
    <w:p w14:paraId="22754045" w14:textId="09BB7A91" w:rsidR="00AC06B7" w:rsidRDefault="00CE7657" w:rsidP="00AC06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1399-1400 p.36)</w:t>
      </w:r>
    </w:p>
    <w:p w14:paraId="072F514A" w14:textId="77777777" w:rsidR="00AC06B7" w:rsidRDefault="00AC06B7" w:rsidP="00AC06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Feb.1400</w:t>
      </w:r>
      <w:r>
        <w:rPr>
          <w:rFonts w:ascii="Times New Roman" w:hAnsi="Times New Roman" w:cs="Times New Roman"/>
          <w:sz w:val="24"/>
          <w:szCs w:val="24"/>
        </w:rPr>
        <w:tab/>
        <w:t>He had died before this time.   (C.F.R. 1399-1405 p.78)</w:t>
      </w:r>
    </w:p>
    <w:p w14:paraId="69BD6915" w14:textId="77777777" w:rsidR="00AC06B7" w:rsidRDefault="00AC06B7" w:rsidP="00CE76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166E0C" w14:textId="77777777" w:rsidR="00CE7657" w:rsidRDefault="00CE7657" w:rsidP="00CE76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88710A" w14:textId="77777777" w:rsidR="00CE7657" w:rsidRDefault="00CE7657" w:rsidP="00CE76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656CB1" w14:textId="7859CE89" w:rsidR="00CE7657" w:rsidRDefault="00CE7657" w:rsidP="00CE76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April 2021</w:t>
      </w:r>
    </w:p>
    <w:p w14:paraId="28555103" w14:textId="2B905D76" w:rsidR="00AC06B7" w:rsidRDefault="00AC06B7" w:rsidP="00CE76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October 2021</w:t>
      </w:r>
    </w:p>
    <w:p w14:paraId="38E6780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FF82F" w14:textId="77777777" w:rsidR="00C3766A" w:rsidRDefault="00C3766A" w:rsidP="009139A6">
      <w:r>
        <w:separator/>
      </w:r>
    </w:p>
  </w:endnote>
  <w:endnote w:type="continuationSeparator" w:id="0">
    <w:p w14:paraId="0E994DA2" w14:textId="77777777" w:rsidR="00C3766A" w:rsidRDefault="00C376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5B3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593E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9E4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AB256" w14:textId="77777777" w:rsidR="00C3766A" w:rsidRDefault="00C3766A" w:rsidP="009139A6">
      <w:r>
        <w:separator/>
      </w:r>
    </w:p>
  </w:footnote>
  <w:footnote w:type="continuationSeparator" w:id="0">
    <w:p w14:paraId="58AE37A8" w14:textId="77777777" w:rsidR="00C3766A" w:rsidRDefault="00C376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26C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C6B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E22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657"/>
    <w:rsid w:val="000666E0"/>
    <w:rsid w:val="002510B7"/>
    <w:rsid w:val="005C130B"/>
    <w:rsid w:val="00826F5C"/>
    <w:rsid w:val="009139A6"/>
    <w:rsid w:val="009448BB"/>
    <w:rsid w:val="00A3176C"/>
    <w:rsid w:val="00AC06B7"/>
    <w:rsid w:val="00AE65F8"/>
    <w:rsid w:val="00BA00AB"/>
    <w:rsid w:val="00C3766A"/>
    <w:rsid w:val="00CB4ED9"/>
    <w:rsid w:val="00CE765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15234"/>
  <w15:chartTrackingRefBased/>
  <w15:docId w15:val="{AB66446E-91DD-4D48-84E8-AA5CB15A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2021-04-14T11:01:00Z</dcterms:created>
  <dcterms:modified xsi:type="dcterms:W3CDTF">2021-10-15T07:00:00Z</dcterms:modified>
</cp:coreProperties>
</file>